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F82AD" w14:textId="77777777" w:rsidR="001F1C28" w:rsidRDefault="001F1C28" w:rsidP="001F1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BLOUNT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54650DA6" w14:textId="77777777" w:rsidR="001F1C28" w:rsidRDefault="001F1C28" w:rsidP="001F1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97B3C" w14:textId="77777777" w:rsidR="001F1C28" w:rsidRDefault="001F1C28" w:rsidP="001F1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899626" w14:textId="77777777" w:rsidR="001F1C28" w:rsidRDefault="001F1C28" w:rsidP="001F1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 xml:space="preserve">He, Henry Rede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 Nicholas Rede of London,</w:t>
      </w:r>
    </w:p>
    <w:p w14:paraId="7051F21D" w14:textId="77777777" w:rsidR="001F1C28" w:rsidRDefault="001F1C28" w:rsidP="001F1C2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Grymesby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Enfield(q.v.) </w:t>
      </w:r>
    </w:p>
    <w:p w14:paraId="12C2393A" w14:textId="77777777" w:rsidR="001F1C28" w:rsidRDefault="001F1C28" w:rsidP="001F1C2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his wife, Margery(q.v.).</w:t>
      </w:r>
    </w:p>
    <w:p w14:paraId="401A0EC2" w14:textId="77777777" w:rsidR="001F1C28" w:rsidRDefault="001F1C28" w:rsidP="001F1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E6E6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https://waalt.uh.edu/index.php/CP40/570:_K-Z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2B4F428" w14:textId="77777777" w:rsidR="001F1C28" w:rsidRDefault="001F1C28" w:rsidP="001F1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07678B" w14:textId="77777777" w:rsidR="001F1C28" w:rsidRDefault="001F1C28" w:rsidP="001F1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1BFE23" w14:textId="77777777" w:rsidR="001F1C28" w:rsidRDefault="001F1C28" w:rsidP="001F1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2022</w:t>
      </w:r>
    </w:p>
    <w:p w14:paraId="6D09113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567A8" w14:textId="77777777" w:rsidR="001F1C28" w:rsidRDefault="001F1C28" w:rsidP="009139A6">
      <w:r>
        <w:separator/>
      </w:r>
    </w:p>
  </w:endnote>
  <w:endnote w:type="continuationSeparator" w:id="0">
    <w:p w14:paraId="7978D789" w14:textId="77777777" w:rsidR="001F1C28" w:rsidRDefault="001F1C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5D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CEF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B89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71845" w14:textId="77777777" w:rsidR="001F1C28" w:rsidRDefault="001F1C28" w:rsidP="009139A6">
      <w:r>
        <w:separator/>
      </w:r>
    </w:p>
  </w:footnote>
  <w:footnote w:type="continuationSeparator" w:id="0">
    <w:p w14:paraId="6153C714" w14:textId="77777777" w:rsidR="001F1C28" w:rsidRDefault="001F1C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12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238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B92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C28"/>
    <w:rsid w:val="000666E0"/>
    <w:rsid w:val="001F1C2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94804"/>
  <w15:chartTrackingRefBased/>
  <w15:docId w15:val="{EF33C40A-135A-4351-886D-8FFFDF47B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1C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70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2022-05-06T13:27:00Z</dcterms:created>
  <dcterms:modified xsi:type="dcterms:W3CDTF">2022-05-06T13:28:00Z</dcterms:modified>
</cp:coreProperties>
</file>